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19" w:rsidRP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  <w:r>
        <w:rPr>
          <w:rFonts w:ascii="Arial" w:hAnsi="Arial" w:cs="Arial"/>
          <w:noProof/>
          <w:szCs w:val="24"/>
        </w:rPr>
        <w:drawing>
          <wp:inline distT="0" distB="0" distL="0" distR="0" wp14:anchorId="4A658C7A" wp14:editId="34CB0B33">
            <wp:extent cx="3474720" cy="1088390"/>
            <wp:effectExtent l="0" t="0" r="0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344278" w:rsidRDefault="00344278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 xml:space="preserve">IZJAVA 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470943">
        <w:rPr>
          <w:rFonts w:ascii="Arial" w:hAnsi="Arial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470943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00B050"/>
          <w:sz w:val="8"/>
          <w:szCs w:val="8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Podpisani/a </w:t>
      </w:r>
      <w:bookmarkStart w:id="1" w:name="Besedilo1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6266FD">
        <w:rPr>
          <w:rFonts w:ascii="Arial" w:hAnsi="Arial" w:cs="Arial"/>
          <w:sz w:val="22"/>
          <w:szCs w:val="22"/>
        </w:rPr>
        <w:t xml:space="preserve">,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proofErr w:type="gramStart"/>
      <w:r w:rsidRPr="006266FD">
        <w:rPr>
          <w:rFonts w:ascii="Arial" w:hAnsi="Arial" w:cs="Arial"/>
          <w:sz w:val="22"/>
          <w:szCs w:val="22"/>
        </w:rPr>
        <w:t>zaposlen</w:t>
      </w:r>
      <w:proofErr w:type="gramEnd"/>
      <w:r w:rsidRPr="006266FD">
        <w:rPr>
          <w:rFonts w:ascii="Arial" w:hAnsi="Arial" w:cs="Arial"/>
          <w:sz w:val="22"/>
          <w:szCs w:val="22"/>
        </w:rPr>
        <w:t>/a v</w:t>
      </w:r>
      <w:bookmarkStart w:id="2" w:name="Besedilo2"/>
      <w:r w:rsidRPr="006266FD">
        <w:rPr>
          <w:rFonts w:ascii="Arial" w:hAnsi="Arial" w:cs="Arial"/>
          <w:sz w:val="22"/>
          <w:szCs w:val="22"/>
        </w:rPr>
        <w:t xml:space="preserve">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Pr="006266FD">
        <w:rPr>
          <w:rFonts w:ascii="Arial" w:hAnsi="Arial" w:cs="Arial"/>
          <w:sz w:val="22"/>
          <w:szCs w:val="22"/>
        </w:rPr>
        <w:t xml:space="preserve">, ki je izvajalec storitev po Pogodbi o </w:t>
      </w:r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3"/>
      <w:r w:rsidRPr="006266FD">
        <w:rPr>
          <w:rFonts w:ascii="Arial" w:hAnsi="Arial" w:cs="Arial"/>
          <w:sz w:val="22"/>
          <w:szCs w:val="22"/>
        </w:rPr>
        <w:t xml:space="preserve">, št. </w:t>
      </w:r>
      <w:bookmarkStart w:id="4" w:name="Besedilo3"/>
      <w:r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Pr="006266FD">
        <w:rPr>
          <w:rFonts w:ascii="Arial" w:hAnsi="Arial" w:cs="Arial"/>
          <w:sz w:val="22"/>
          <w:szCs w:val="22"/>
        </w:rPr>
      </w:r>
      <w:r w:rsidRPr="006266FD">
        <w:rPr>
          <w:rFonts w:ascii="Arial" w:hAnsi="Arial" w:cs="Arial"/>
          <w:sz w:val="22"/>
          <w:szCs w:val="22"/>
        </w:rPr>
        <w:fldChar w:fldCharType="separate"/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t> </w:t>
      </w:r>
      <w:r w:rsidRPr="006266FD">
        <w:rPr>
          <w:rFonts w:ascii="Arial" w:hAnsi="Arial" w:cs="Arial"/>
          <w:sz w:val="22"/>
          <w:szCs w:val="22"/>
        </w:rPr>
        <w:fldChar w:fldCharType="end"/>
      </w:r>
      <w:bookmarkEnd w:id="4"/>
      <w:r w:rsidRPr="006266FD">
        <w:rPr>
          <w:rFonts w:ascii="Arial" w:hAnsi="Arial" w:cs="Arial"/>
          <w:sz w:val="22"/>
          <w:szCs w:val="22"/>
        </w:rPr>
        <w:t>, sklenjeni z naročnikom Zavodom za zdravstveno zavarovanje Slovenije, Področna enota Informacijski center, Miklošičeva 24, 1507 Ljubljana,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izjavljam, da:   </w:t>
      </w:r>
    </w:p>
    <w:p w:rsidR="006266FD" w:rsidRPr="006266FD" w:rsidRDefault="006266FD" w:rsidP="006266FD">
      <w:pPr>
        <w:spacing w:after="60"/>
        <w:jc w:val="both"/>
        <w:rPr>
          <w:rFonts w:ascii="Arial" w:hAnsi="Arial" w:cs="Arial"/>
          <w:sz w:val="22"/>
          <w:szCs w:val="22"/>
        </w:rPr>
      </w:pP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 xml:space="preserve">bom zaupno varoval/a vse poslovne podatke naročnika, do katerih bom imel/a dostop pri delu v zvezi z izvajanjem pogodbe,   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osebne podatke v podatkovnih evidencah naročnika, do katerih bom imel/a dostop pri delu v zvezi z izvajan</w:t>
      </w:r>
      <w:bookmarkStart w:id="5" w:name="_GoBack"/>
      <w:bookmarkEnd w:id="5"/>
      <w:r w:rsidRPr="006266FD">
        <w:rPr>
          <w:rFonts w:ascii="Arial" w:hAnsi="Arial" w:cs="Arial"/>
          <w:sz w:val="22"/>
          <w:szCs w:val="22"/>
        </w:rPr>
        <w:t>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bom zaupno varoval/a vse podatke in informacije organizacijskih in tehničnih rešitev, do katerih bom imel/a dostop pri delu v zvezi z izvajanjem pogodbe,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me prekinitev pogodbe ali moja prekinitev delovnega razmerja z izvajalcem pogodbe ne razrešuje obveznosti iz zgornjih izjav,</w:t>
      </w:r>
    </w:p>
    <w:p w:rsidR="006266FD" w:rsidRPr="006266FD" w:rsidRDefault="006266FD" w:rsidP="006266FD">
      <w:pPr>
        <w:numPr>
          <w:ilvl w:val="0"/>
          <w:numId w:val="3"/>
        </w:numPr>
        <w:spacing w:after="60"/>
        <w:jc w:val="both"/>
        <w:rPr>
          <w:rFonts w:ascii="Arial" w:hAnsi="Arial" w:cs="Arial"/>
          <w:sz w:val="22"/>
          <w:szCs w:val="22"/>
        </w:rPr>
      </w:pPr>
      <w:r w:rsidRPr="006266FD">
        <w:rPr>
          <w:rFonts w:ascii="Arial" w:hAnsi="Arial" w:cs="Arial"/>
          <w:sz w:val="22"/>
          <w:szCs w:val="22"/>
        </w:rPr>
        <w:t>se zavedam, da zaradi kršitve katere koli zgoraj navedene izjave, odgovarjam kazensko in materialno, po veljavni slovenski zakonodaji.</w:t>
      </w:r>
      <w:r w:rsidR="00CC6ADB">
        <w:rPr>
          <w:rFonts w:ascii="Arial" w:hAnsi="Arial" w:cs="Arial"/>
          <w:sz w:val="22"/>
          <w:szCs w:val="22"/>
        </w:rPr>
        <w:t xml:space="preserve">  </w:t>
      </w:r>
    </w:p>
    <w:p w:rsidR="00080B19" w:rsidRPr="00080B19" w:rsidRDefault="00080B19" w:rsidP="00080B19">
      <w:pPr>
        <w:spacing w:after="60"/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</w:p>
    <w:p w:rsidR="00470943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Pr="00080B19" w:rsidRDefault="00470943" w:rsidP="00470943">
      <w:pPr>
        <w:ind w:left="495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-----------------------------------</w:t>
      </w:r>
    </w:p>
    <w:p w:rsidR="00470943" w:rsidRPr="00080B19" w:rsidRDefault="00080B19" w:rsidP="00080B19">
      <w:pPr>
        <w:jc w:val="both"/>
        <w:rPr>
          <w:rFonts w:ascii="Arial" w:hAnsi="Arial"/>
          <w:sz w:val="22"/>
          <w:szCs w:val="22"/>
        </w:rPr>
      </w:pP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Pr="00080B19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</w:r>
      <w:r w:rsidR="00470943">
        <w:rPr>
          <w:rFonts w:ascii="Arial" w:hAnsi="Arial"/>
          <w:sz w:val="22"/>
          <w:szCs w:val="22"/>
        </w:rPr>
        <w:tab/>
        <w:t xml:space="preserve">     p</w:t>
      </w:r>
      <w:r w:rsidR="00470943" w:rsidRPr="00080B19">
        <w:rPr>
          <w:rFonts w:ascii="Arial" w:hAnsi="Arial"/>
          <w:sz w:val="22"/>
          <w:szCs w:val="22"/>
        </w:rPr>
        <w:t>odpis delavca/ke</w:t>
      </w:r>
    </w:p>
    <w:p w:rsidR="00080B19" w:rsidRPr="00080B19" w:rsidRDefault="00080B19" w:rsidP="00080B19">
      <w:pPr>
        <w:jc w:val="both"/>
        <w:rPr>
          <w:rFonts w:ascii="Arial" w:hAnsi="Arial"/>
          <w:sz w:val="22"/>
          <w:szCs w:val="22"/>
        </w:rPr>
      </w:pPr>
    </w:p>
    <w:p w:rsid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</w:p>
    <w:p w:rsidR="00470943" w:rsidRPr="00080B19" w:rsidRDefault="0047094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jc w:val="both"/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ab/>
        <w:t xml:space="preserve">   </w:t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  <w:r w:rsidRPr="00080B19">
        <w:rPr>
          <w:rFonts w:ascii="Arial" w:hAnsi="Arial" w:cs="Arial"/>
          <w:sz w:val="22"/>
          <w:szCs w:val="22"/>
        </w:rPr>
        <w:t xml:space="preserve">V </w:t>
      </w:r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6" w:name="Besedilo4"/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6"/>
      <w:r w:rsidRPr="00080B19">
        <w:rPr>
          <w:rFonts w:ascii="Arial" w:hAnsi="Arial" w:cs="Arial"/>
          <w:sz w:val="22"/>
          <w:szCs w:val="22"/>
        </w:rPr>
        <w:t xml:space="preserve">, dne </w:t>
      </w:r>
      <w:bookmarkStart w:id="7" w:name="Besedilo5"/>
      <w:r w:rsidRPr="00080B19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080B19">
        <w:rPr>
          <w:rFonts w:ascii="Arial" w:hAnsi="Arial" w:cs="Arial"/>
          <w:sz w:val="22"/>
          <w:szCs w:val="22"/>
        </w:rPr>
        <w:instrText xml:space="preserve"> FORMTEXT </w:instrText>
      </w:r>
      <w:r w:rsidRPr="00080B19">
        <w:rPr>
          <w:rFonts w:ascii="Arial" w:hAnsi="Arial" w:cs="Arial"/>
          <w:sz w:val="22"/>
          <w:szCs w:val="22"/>
        </w:rPr>
      </w:r>
      <w:r w:rsidRPr="00080B19">
        <w:rPr>
          <w:rFonts w:ascii="Arial" w:hAnsi="Arial" w:cs="Arial"/>
          <w:sz w:val="22"/>
          <w:szCs w:val="22"/>
        </w:rPr>
        <w:fldChar w:fldCharType="separate"/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noProof/>
          <w:sz w:val="22"/>
          <w:szCs w:val="22"/>
        </w:rPr>
        <w:t> </w:t>
      </w:r>
      <w:r w:rsidRPr="00080B19">
        <w:rPr>
          <w:rFonts w:ascii="Arial" w:hAnsi="Arial" w:cs="Arial"/>
          <w:sz w:val="22"/>
          <w:szCs w:val="22"/>
        </w:rPr>
        <w:fldChar w:fldCharType="end"/>
      </w:r>
      <w:bookmarkEnd w:id="7"/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70943">
        <w:rPr>
          <w:rFonts w:ascii="Arial" w:hAnsi="Arial" w:cs="Arial"/>
          <w:sz w:val="22"/>
          <w:szCs w:val="22"/>
        </w:rPr>
        <w:t xml:space="preserve">  </w:t>
      </w:r>
      <w:r w:rsidRPr="00470943">
        <w:rPr>
          <w:rFonts w:ascii="Arial" w:hAnsi="Arial" w:cs="Arial"/>
          <w:sz w:val="17"/>
          <w:szCs w:val="17"/>
        </w:rPr>
        <w:t>(žig)</w:t>
      </w:r>
      <w:r w:rsidRPr="00470943">
        <w:rPr>
          <w:rFonts w:ascii="Arial" w:hAnsi="Arial" w:cs="Arial"/>
          <w:sz w:val="22"/>
          <w:szCs w:val="22"/>
        </w:rPr>
        <w:tab/>
        <w:t>---------------------------------</w:t>
      </w:r>
    </w:p>
    <w:p w:rsidR="00470943" w:rsidRPr="00470943" w:rsidRDefault="00470943" w:rsidP="00470943">
      <w:pPr>
        <w:rPr>
          <w:rFonts w:ascii="Arial" w:hAnsi="Arial" w:cs="Arial"/>
          <w:sz w:val="22"/>
          <w:szCs w:val="22"/>
        </w:rPr>
      </w:pPr>
      <w:r w:rsidRPr="0047094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podpis zastopnika ponudnika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Pr="00080B19" w:rsidRDefault="00080B19" w:rsidP="00080B19">
      <w:pPr>
        <w:tabs>
          <w:tab w:val="left" w:pos="4089"/>
        </w:tabs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E73D60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 PE IC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E73D6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E73D60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 xml:space="preserve">Obrazec </w:t>
    </w:r>
    <w:r w:rsidR="00FF631A">
      <w:rPr>
        <w:rFonts w:ascii="Arial" w:hAnsi="Arial" w:cs="Arial"/>
        <w:i/>
        <w:sz w:val="16"/>
        <w:szCs w:val="16"/>
      </w:rPr>
      <w:t>V</w:t>
    </w:r>
    <w:r w:rsidRPr="006266FD">
      <w:rPr>
        <w:rFonts w:ascii="Arial" w:hAnsi="Arial" w:cs="Arial"/>
        <w:i/>
        <w:sz w:val="16"/>
        <w:szCs w:val="16"/>
      </w:rPr>
      <w:t>-4c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D46AC"/>
    <w:rsid w:val="002F6801"/>
    <w:rsid w:val="00344278"/>
    <w:rsid w:val="004528E2"/>
    <w:rsid w:val="00470943"/>
    <w:rsid w:val="004B043E"/>
    <w:rsid w:val="006266FD"/>
    <w:rsid w:val="007C555D"/>
    <w:rsid w:val="00813E49"/>
    <w:rsid w:val="0096185E"/>
    <w:rsid w:val="00A367A9"/>
    <w:rsid w:val="00AC79CC"/>
    <w:rsid w:val="00AD0588"/>
    <w:rsid w:val="00C44453"/>
    <w:rsid w:val="00C91700"/>
    <w:rsid w:val="00CC6ADB"/>
    <w:rsid w:val="00E1157E"/>
    <w:rsid w:val="00E73D60"/>
    <w:rsid w:val="00F832AB"/>
    <w:rsid w:val="00F9455C"/>
    <w:rsid w:val="00FF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2BF307B1</Template>
  <TotalTime>17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Amalija Krnc Zdešar</cp:lastModifiedBy>
  <cp:revision>22</cp:revision>
  <cp:lastPrinted>2017-05-30T11:56:00Z</cp:lastPrinted>
  <dcterms:created xsi:type="dcterms:W3CDTF">2014-08-11T11:51:00Z</dcterms:created>
  <dcterms:modified xsi:type="dcterms:W3CDTF">2017-05-30T11:56:00Z</dcterms:modified>
</cp:coreProperties>
</file>